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9D6E2" w14:textId="22543FBA" w:rsidR="001F32FA" w:rsidRDefault="001F32FA" w:rsidP="001F32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82</w:t>
      </w:r>
    </w:p>
    <w:p w14:paraId="4E056143" w14:textId="77777777" w:rsidR="001F32FA" w:rsidRPr="001F32FA" w:rsidRDefault="001F32FA" w:rsidP="001F32FA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1F32FA">
        <w:rPr>
          <w:b/>
          <w:bCs/>
          <w:sz w:val="24"/>
          <w:lang w:val="fr-FR"/>
        </w:rPr>
        <w:t>Toulouse,France</w:t>
      </w:r>
      <w:proofErr w:type="spellEnd"/>
      <w:r w:rsidRPr="001F32FA">
        <w:rPr>
          <w:b/>
          <w:bCs/>
          <w:sz w:val="24"/>
          <w:lang w:val="fr-FR"/>
        </w:rPr>
        <w:t xml:space="preserve">, 14 - 18 </w:t>
      </w:r>
      <w:proofErr w:type="spellStart"/>
      <w:r w:rsidRPr="001F32FA">
        <w:rPr>
          <w:b/>
          <w:bCs/>
          <w:sz w:val="24"/>
          <w:lang w:val="fr-FR"/>
        </w:rPr>
        <w:t>November</w:t>
      </w:r>
      <w:proofErr w:type="spellEnd"/>
      <w:r w:rsidRPr="001F32FA">
        <w:rPr>
          <w:b/>
          <w:bCs/>
          <w:sz w:val="24"/>
          <w:lang w:val="fr-FR"/>
        </w:rPr>
        <w:t xml:space="preserve"> 2022</w:t>
      </w:r>
    </w:p>
    <w:p w14:paraId="3F7113EB" w14:textId="77777777" w:rsidR="001F32FA" w:rsidRPr="001F32FA" w:rsidRDefault="001F32FA" w:rsidP="001F32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lang w:val="fr-FR"/>
        </w:rPr>
      </w:pPr>
    </w:p>
    <w:p w14:paraId="7015EA45" w14:textId="61741C58" w:rsidR="001F32FA" w:rsidRPr="001F32FA" w:rsidRDefault="001F32FA" w:rsidP="001F32FA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1F32FA">
        <w:rPr>
          <w:b/>
        </w:rPr>
        <w:t>Source:</w:t>
      </w:r>
      <w:r w:rsidRPr="001F32FA">
        <w:rPr>
          <w:b/>
        </w:rPr>
        <w:tab/>
      </w:r>
      <w:r w:rsidRPr="001F32FA">
        <w:rPr>
          <w:b/>
        </w:rPr>
        <w:t>ITU-T</w:t>
      </w:r>
    </w:p>
    <w:p w14:paraId="13C95959" w14:textId="6273C012" w:rsidR="001F32FA" w:rsidRDefault="001F32FA" w:rsidP="001F32F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513150624"/>
          <w:placeholder>
            <w:docPart w:val="69ADF5D5DA0641F6858790F164743B7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F32FA">
            <w:t>LS on new work item X.5Gsec-ctrl: Security controls for operation and maintenance of 5G network systems</w:t>
          </w:r>
        </w:sdtContent>
      </w:sdt>
    </w:p>
    <w:p w14:paraId="2E755D9C" w14:textId="77777777" w:rsidR="001F32FA" w:rsidRDefault="001F32FA" w:rsidP="001F32F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4362BAB" w14:textId="6794FEF0" w:rsidR="001F32FA" w:rsidRDefault="001F32FA" w:rsidP="001F32FA">
      <w:pPr>
        <w:jc w:val="both"/>
        <w:rPr>
          <w:lang w:eastAsia="zh-CN"/>
        </w:rPr>
      </w:pPr>
      <w:r>
        <w:rPr>
          <w:b/>
        </w:rPr>
        <w:t>Agenda Item: 3</w:t>
      </w:r>
    </w:p>
    <w:p w14:paraId="51BB6C45" w14:textId="77777777" w:rsidR="001F32FA" w:rsidRDefault="001F32FA" w:rsidP="00142F9C">
      <w:pPr>
        <w:jc w:val="both"/>
        <w:rPr>
          <w:lang w:eastAsia="zh-CN"/>
        </w:rPr>
      </w:pPr>
    </w:p>
    <w:p w14:paraId="0135A241" w14:textId="77777777" w:rsidR="001F32FA" w:rsidRDefault="001F32FA" w:rsidP="00142F9C">
      <w:pPr>
        <w:jc w:val="both"/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1F32FA" w:rsidRPr="002C2F73" w14:paraId="3CBC9E04" w14:textId="77777777" w:rsidTr="009C1DB8">
        <w:trPr>
          <w:cantSplit/>
        </w:trPr>
        <w:tc>
          <w:tcPr>
            <w:tcW w:w="1104" w:type="dxa"/>
            <w:vMerge w:val="restart"/>
            <w:vAlign w:val="center"/>
          </w:tcPr>
          <w:p w14:paraId="56999B1C" w14:textId="77777777" w:rsidR="001F32FA" w:rsidRPr="002C2F73" w:rsidRDefault="001F32FA" w:rsidP="009C1DB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C2F73">
              <w:rPr>
                <w:noProof/>
              </w:rPr>
              <w:drawing>
                <wp:inline distT="0" distB="0" distL="0" distR="0" wp14:anchorId="18DE8655" wp14:editId="2BD42D44">
                  <wp:extent cx="647700" cy="704850"/>
                  <wp:effectExtent l="0" t="0" r="0" b="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5DE05EB8" w14:textId="77777777" w:rsidR="001F32FA" w:rsidRPr="002C2F73" w:rsidRDefault="001F32FA" w:rsidP="009C1DB8">
            <w:pPr>
              <w:rPr>
                <w:sz w:val="16"/>
                <w:szCs w:val="16"/>
              </w:rPr>
            </w:pPr>
            <w:r w:rsidRPr="002C2F73">
              <w:rPr>
                <w:sz w:val="16"/>
                <w:szCs w:val="16"/>
              </w:rPr>
              <w:t>INTERNATIONAL TELECOMMUNICATION UNION</w:t>
            </w:r>
          </w:p>
          <w:p w14:paraId="039E9D67" w14:textId="77777777" w:rsidR="001F32FA" w:rsidRPr="002C2F73" w:rsidRDefault="001F32FA" w:rsidP="009C1DB8">
            <w:pPr>
              <w:rPr>
                <w:b/>
                <w:bCs/>
                <w:sz w:val="26"/>
                <w:szCs w:val="26"/>
              </w:rPr>
            </w:pPr>
            <w:r w:rsidRPr="002C2F73">
              <w:rPr>
                <w:b/>
                <w:bCs/>
                <w:sz w:val="26"/>
                <w:szCs w:val="26"/>
              </w:rPr>
              <w:t>TELECOMMUNICATION</w:t>
            </w:r>
            <w:r w:rsidRPr="002C2F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70922C0" w14:textId="77777777" w:rsidR="001F32FA" w:rsidRPr="002C2F73" w:rsidRDefault="001F32FA" w:rsidP="009C1DB8">
            <w:pPr>
              <w:rPr>
                <w:sz w:val="20"/>
                <w:szCs w:val="20"/>
              </w:rPr>
            </w:pPr>
            <w:r w:rsidRPr="002C2F7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C2F73">
              <w:rPr>
                <w:sz w:val="20"/>
              </w:rPr>
              <w:t>2022</w:t>
            </w:r>
            <w:r w:rsidRPr="002C2F73">
              <w:rPr>
                <w:sz w:val="20"/>
                <w:szCs w:val="20"/>
              </w:rPr>
              <w:t>-</w:t>
            </w:r>
            <w:r w:rsidRPr="002C2F73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348711A4" w14:textId="77777777" w:rsidR="001F32FA" w:rsidRPr="002C2F73" w:rsidRDefault="001F32FA" w:rsidP="009C1DB8">
            <w:pPr>
              <w:pStyle w:val="Docnumber"/>
            </w:pPr>
            <w:r>
              <w:t>SG17-LS22</w:t>
            </w:r>
          </w:p>
        </w:tc>
      </w:tr>
      <w:tr w:rsidR="001F32FA" w:rsidRPr="002C2F73" w14:paraId="6177CEC3" w14:textId="77777777" w:rsidTr="009C1DB8">
        <w:trPr>
          <w:cantSplit/>
        </w:trPr>
        <w:tc>
          <w:tcPr>
            <w:tcW w:w="1104" w:type="dxa"/>
            <w:vMerge/>
          </w:tcPr>
          <w:p w14:paraId="2B06C656" w14:textId="77777777" w:rsidR="001F32FA" w:rsidRPr="002C2F73" w:rsidRDefault="001F32FA" w:rsidP="009C1DB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3DF3A4A3" w14:textId="77777777" w:rsidR="001F32FA" w:rsidRPr="002C2F73" w:rsidRDefault="001F32FA" w:rsidP="009C1DB8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6FFE16C" w14:textId="77777777" w:rsidR="001F32FA" w:rsidRPr="002C2F73" w:rsidRDefault="001F32FA" w:rsidP="009C1DB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1F32FA" w:rsidRPr="002C2F73" w14:paraId="78904003" w14:textId="77777777" w:rsidTr="009C1DB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C440992" w14:textId="77777777" w:rsidR="001F32FA" w:rsidRPr="002C2F73" w:rsidRDefault="001F32FA" w:rsidP="009C1DB8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6930141B" w14:textId="77777777" w:rsidR="001F32FA" w:rsidRPr="002C2F73" w:rsidRDefault="001F32FA" w:rsidP="009C1DB8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480497D" w14:textId="77777777" w:rsidR="001F32FA" w:rsidRPr="002C2F73" w:rsidRDefault="001F32FA" w:rsidP="009C1DB8">
            <w:pPr>
              <w:jc w:val="right"/>
              <w:rPr>
                <w:b/>
                <w:bCs/>
                <w:sz w:val="28"/>
                <w:szCs w:val="28"/>
              </w:rPr>
            </w:pPr>
            <w:r w:rsidRPr="002C2F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F32FA" w:rsidRPr="002C2F73" w14:paraId="6EC43903" w14:textId="77777777" w:rsidTr="009C1DB8">
        <w:trPr>
          <w:cantSplit/>
        </w:trPr>
        <w:tc>
          <w:tcPr>
            <w:tcW w:w="1545" w:type="dxa"/>
            <w:gridSpan w:val="2"/>
          </w:tcPr>
          <w:p w14:paraId="50F499D1" w14:textId="77777777" w:rsidR="001F32FA" w:rsidRPr="002C2F73" w:rsidRDefault="001F32FA" w:rsidP="009C1DB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C2F73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2BDC1F6" w14:textId="77777777" w:rsidR="001F32FA" w:rsidRPr="002C2F73" w:rsidRDefault="001F32FA" w:rsidP="009C1DB8">
            <w:r w:rsidRPr="002C2F73">
              <w:t>2/17</w:t>
            </w:r>
          </w:p>
        </w:tc>
        <w:tc>
          <w:tcPr>
            <w:tcW w:w="4183" w:type="dxa"/>
          </w:tcPr>
          <w:p w14:paraId="54C6EECE" w14:textId="77777777" w:rsidR="001F32FA" w:rsidRPr="002C2F73" w:rsidRDefault="001F32FA" w:rsidP="009C1DB8">
            <w:pPr>
              <w:jc w:val="right"/>
            </w:pPr>
            <w:r w:rsidRPr="002C2F73">
              <w:t>Geneva, 23 August - 2 September 2022</w:t>
            </w:r>
          </w:p>
        </w:tc>
      </w:tr>
      <w:tr w:rsidR="001F32FA" w:rsidRPr="002C2F73" w14:paraId="4A5B009E" w14:textId="77777777" w:rsidTr="009C1DB8">
        <w:trPr>
          <w:cantSplit/>
        </w:trPr>
        <w:tc>
          <w:tcPr>
            <w:tcW w:w="9639" w:type="dxa"/>
            <w:gridSpan w:val="5"/>
          </w:tcPr>
          <w:p w14:paraId="78CC22AB" w14:textId="77777777" w:rsidR="001F32FA" w:rsidRPr="002C2F73" w:rsidRDefault="001F32FA" w:rsidP="009C1DB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2C2F73">
              <w:rPr>
                <w:b/>
                <w:bCs/>
              </w:rPr>
              <w:t xml:space="preserve">Ref.: </w:t>
            </w:r>
            <w:hyperlink r:id="rId11" w:history="1">
              <w:r w:rsidRPr="009F718C">
                <w:rPr>
                  <w:rStyle w:val="Hyperlink"/>
                  <w:b/>
                  <w:bCs/>
                </w:rPr>
                <w:t>SG17-TD594R1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1F32FA" w:rsidRPr="002C2F73" w14:paraId="173EB226" w14:textId="77777777" w:rsidTr="009C1DB8">
        <w:trPr>
          <w:cantSplit/>
        </w:trPr>
        <w:tc>
          <w:tcPr>
            <w:tcW w:w="1545" w:type="dxa"/>
            <w:gridSpan w:val="2"/>
          </w:tcPr>
          <w:p w14:paraId="2033890A" w14:textId="77777777" w:rsidR="001F32FA" w:rsidRPr="002C2F73" w:rsidRDefault="001F32FA" w:rsidP="009C1DB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C2F7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41CFDBA" w14:textId="77777777" w:rsidR="001F32FA" w:rsidRPr="002C2F73" w:rsidRDefault="001F32FA" w:rsidP="009C1DB8">
            <w:r w:rsidRPr="002C2F73">
              <w:t>ITU-T Study Group 17</w:t>
            </w:r>
          </w:p>
        </w:tc>
      </w:tr>
      <w:tr w:rsidR="001F32FA" w:rsidRPr="002C2F73" w14:paraId="24B3A420" w14:textId="77777777" w:rsidTr="009C1DB8">
        <w:trPr>
          <w:cantSplit/>
          <w:trHeight w:val="673"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B450CBB" w14:textId="77777777" w:rsidR="001F32FA" w:rsidRPr="002C2F73" w:rsidRDefault="001F32FA" w:rsidP="009C1DB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C2F7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306533B" w14:textId="77777777" w:rsidR="001F32FA" w:rsidRPr="002C2F73" w:rsidRDefault="001F32FA" w:rsidP="009C1DB8">
            <w:r w:rsidRPr="002C2F73">
              <w:t xml:space="preserve">LS on new work item X.5Gsec-ctrl: Security controls for operation and maintenance of 5G network systems </w:t>
            </w:r>
          </w:p>
        </w:tc>
      </w:tr>
      <w:bookmarkEnd w:id="1"/>
      <w:bookmarkEnd w:id="8"/>
      <w:tr w:rsidR="001F32FA" w14:paraId="587F3CEF" w14:textId="77777777" w:rsidTr="009C1DB8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AAC211E" w14:textId="77777777" w:rsidR="001F32FA" w:rsidRDefault="001F32FA" w:rsidP="009C1DB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F32FA" w14:paraId="4EC0DD2D" w14:textId="77777777" w:rsidTr="009C1DB8">
        <w:trPr>
          <w:cantSplit/>
          <w:trHeight w:val="357"/>
        </w:trPr>
        <w:tc>
          <w:tcPr>
            <w:tcW w:w="2205" w:type="dxa"/>
            <w:gridSpan w:val="3"/>
          </w:tcPr>
          <w:p w14:paraId="24519024" w14:textId="77777777" w:rsidR="001F32FA" w:rsidRPr="003869CD" w:rsidRDefault="001F32FA" w:rsidP="009C1DB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8137D75" w14:textId="77777777" w:rsidR="001F32FA" w:rsidRDefault="001F32FA" w:rsidP="009C1DB8">
            <w:pPr>
              <w:pStyle w:val="LSForAction"/>
            </w:pPr>
          </w:p>
        </w:tc>
      </w:tr>
      <w:tr w:rsidR="001F32FA" w:rsidRPr="001F32FA" w14:paraId="49488494" w14:textId="77777777" w:rsidTr="009C1DB8">
        <w:trPr>
          <w:cantSplit/>
          <w:trHeight w:val="357"/>
        </w:trPr>
        <w:tc>
          <w:tcPr>
            <w:tcW w:w="2205" w:type="dxa"/>
            <w:gridSpan w:val="3"/>
          </w:tcPr>
          <w:p w14:paraId="57F1E1DC" w14:textId="77777777" w:rsidR="001F32FA" w:rsidRPr="003869CD" w:rsidRDefault="001F32FA" w:rsidP="009C1DB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5729EF1" w14:textId="77777777" w:rsidR="001F32FA" w:rsidRPr="00131AD2" w:rsidRDefault="001F32FA" w:rsidP="009C1DB8">
            <w:pPr>
              <w:pStyle w:val="LSForInfo"/>
              <w:rPr>
                <w:lang w:val="fr-CH"/>
              </w:rPr>
            </w:pPr>
            <w:r w:rsidRPr="00131AD2">
              <w:rPr>
                <w:lang w:val="fr-CH"/>
              </w:rPr>
              <w:t>GSMA FASG/5GSTF, 3GPP SA3</w:t>
            </w:r>
            <w:r>
              <w:rPr>
                <w:lang w:val="fr-CH"/>
              </w:rPr>
              <w:t>, NGMN</w:t>
            </w:r>
          </w:p>
        </w:tc>
      </w:tr>
      <w:tr w:rsidR="001F32FA" w14:paraId="106DDC89" w14:textId="77777777" w:rsidTr="009C1DB8">
        <w:trPr>
          <w:cantSplit/>
          <w:trHeight w:val="357"/>
        </w:trPr>
        <w:tc>
          <w:tcPr>
            <w:tcW w:w="2205" w:type="dxa"/>
            <w:gridSpan w:val="3"/>
          </w:tcPr>
          <w:p w14:paraId="7E12F382" w14:textId="77777777" w:rsidR="001F32FA" w:rsidRDefault="001F32FA" w:rsidP="009C1DB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814C8F3" w14:textId="77777777" w:rsidR="001F32FA" w:rsidRPr="00EE3CCB" w:rsidRDefault="001F32FA" w:rsidP="009C1DB8">
            <w:pPr>
              <w:pStyle w:val="LSApproval"/>
              <w:rPr>
                <w:rFonts w:eastAsia="MS Mincho"/>
                <w:b w:val="0"/>
                <w:bCs w:val="0"/>
                <w:lang w:val="en-US"/>
              </w:rPr>
            </w:pPr>
            <w:r w:rsidRPr="00EE3CCB">
              <w:rPr>
                <w:rFonts w:eastAsia="MS Mincho" w:hint="eastAsia"/>
                <w:b w:val="0"/>
                <w:bCs w:val="0"/>
              </w:rPr>
              <w:t>I</w:t>
            </w:r>
            <w:r w:rsidRPr="00EE3CCB">
              <w:rPr>
                <w:rFonts w:eastAsia="MS Mincho"/>
                <w:b w:val="0"/>
                <w:bCs w:val="0"/>
              </w:rPr>
              <w:t>TU-T Study Group 17 meeting (Geneva, 2 September 2022)</w:t>
            </w:r>
          </w:p>
        </w:tc>
      </w:tr>
      <w:tr w:rsidR="001F32FA" w14:paraId="5F831E02" w14:textId="77777777" w:rsidTr="009C1DB8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61B22778" w14:textId="77777777" w:rsidR="001F32FA" w:rsidRDefault="001F32FA" w:rsidP="009C1DB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0AA10D2D" w14:textId="77777777" w:rsidR="001F32FA" w:rsidRDefault="001F32FA" w:rsidP="009C1DB8">
            <w:pPr>
              <w:pStyle w:val="LSDeadline"/>
            </w:pPr>
          </w:p>
        </w:tc>
      </w:tr>
      <w:tr w:rsidR="001F32FA" w:rsidRPr="0049090D" w14:paraId="7F154DDC" w14:textId="77777777" w:rsidTr="009C1DB8">
        <w:trPr>
          <w:cantSplit/>
          <w:trHeight w:val="781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232870" w14:textId="77777777" w:rsidR="001F32FA" w:rsidRPr="007F07BD" w:rsidRDefault="001F32FA" w:rsidP="009C1DB8">
            <w:pPr>
              <w:rPr>
                <w:b/>
                <w:bCs/>
              </w:rPr>
            </w:pPr>
            <w:r w:rsidRPr="007F07B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D3383E" w14:textId="77777777" w:rsidR="001F32FA" w:rsidRPr="00FA4EC0" w:rsidRDefault="001F32FA" w:rsidP="009C1DB8">
            <w:r w:rsidRPr="00FA4EC0">
              <w:t xml:space="preserve">Heung Youl </w:t>
            </w:r>
            <w:proofErr w:type="spellStart"/>
            <w:r w:rsidRPr="00FA4EC0">
              <w:t>You</w:t>
            </w:r>
            <w:r>
              <w:t>m</w:t>
            </w:r>
            <w:proofErr w:type="spellEnd"/>
            <w:r w:rsidRPr="00FA4EC0">
              <w:br/>
              <w:t>ITU-T SG17 Chairman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921570D" w14:textId="77777777" w:rsidR="001F32FA" w:rsidRPr="007F07BD" w:rsidRDefault="001F32FA" w:rsidP="009C1DB8">
            <w:pPr>
              <w:tabs>
                <w:tab w:val="left" w:pos="794"/>
              </w:tabs>
            </w:pPr>
            <w:r w:rsidRPr="007F07BD">
              <w:t>Tel:</w:t>
            </w:r>
            <w:r w:rsidRPr="007F07BD">
              <w:rPr>
                <w:lang w:eastAsia="ko-KR"/>
              </w:rPr>
              <w:t xml:space="preserve"> </w:t>
            </w:r>
            <w:r w:rsidRPr="007F07BD">
              <w:rPr>
                <w:lang w:eastAsia="ko-KR"/>
              </w:rPr>
              <w:tab/>
              <w:t>+82-41-530-1328</w:t>
            </w:r>
            <w:r w:rsidRPr="007F07BD">
              <w:rPr>
                <w:rFonts w:eastAsia="Malgun Gothic"/>
                <w:lang w:eastAsia="ko-KR"/>
              </w:rPr>
              <w:br/>
            </w:r>
            <w:r w:rsidRPr="007F07BD">
              <w:rPr>
                <w:lang w:eastAsia="ko-KR"/>
              </w:rPr>
              <w:t xml:space="preserve">Email: </w:t>
            </w:r>
            <w:hyperlink r:id="rId12" w:history="1">
              <w:r w:rsidRPr="00611A8C">
                <w:rPr>
                  <w:rStyle w:val="Hyperlink"/>
                  <w:lang w:eastAsia="ko-KR"/>
                </w:rPr>
                <w:t>hyyoum@sch.ac.kr</w:t>
              </w:r>
            </w:hyperlink>
            <w:r>
              <w:rPr>
                <w:lang w:eastAsia="ko-KR"/>
              </w:rPr>
              <w:t xml:space="preserve"> </w:t>
            </w:r>
          </w:p>
        </w:tc>
      </w:tr>
      <w:tr w:rsidR="001F32FA" w:rsidRPr="0049090D" w14:paraId="44418575" w14:textId="77777777" w:rsidTr="009C1DB8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58DD57" w14:textId="77777777" w:rsidR="001F32FA" w:rsidRPr="00136DDD" w:rsidRDefault="001F32FA" w:rsidP="009C1DB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304C84" w14:textId="77777777" w:rsidR="001F32FA" w:rsidRPr="00AF5A57" w:rsidRDefault="001F32FA" w:rsidP="009C1DB8">
            <w:proofErr w:type="spellStart"/>
            <w:r w:rsidRPr="00BE6C37">
              <w:rPr>
                <w:lang w:eastAsia="ko-KR"/>
              </w:rPr>
              <w:t>Zhiyuan</w:t>
            </w:r>
            <w:proofErr w:type="spellEnd"/>
            <w:r w:rsidRPr="00BE6C37">
              <w:rPr>
                <w:lang w:eastAsia="ko-KR"/>
              </w:rPr>
              <w:t xml:space="preserve"> HU</w:t>
            </w:r>
            <w:r>
              <w:rPr>
                <w:rFonts w:eastAsia="Malgun Gothic"/>
                <w:lang w:eastAsia="ko-KR"/>
              </w:rPr>
              <w:br/>
            </w:r>
            <w:r w:rsidRPr="00601899">
              <w:rPr>
                <w:lang w:eastAsia="ko-KR"/>
              </w:rPr>
              <w:t>vivo Mobile Communication</w:t>
            </w:r>
            <w:r w:rsidRPr="00BE6C37">
              <w:rPr>
                <w:lang w:eastAsia="ko-KR"/>
              </w:rPr>
              <w:br/>
            </w:r>
            <w:proofErr w:type="spellStart"/>
            <w:r w:rsidRPr="00BE6C37">
              <w:rPr>
                <w:lang w:eastAsia="ko-KR"/>
              </w:rPr>
              <w:t>P.R.China</w:t>
            </w:r>
            <w:proofErr w:type="spellEnd"/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AF42BCF" w14:textId="77777777" w:rsidR="001F32FA" w:rsidRPr="00AF5A57" w:rsidRDefault="001F32FA" w:rsidP="009C1DB8">
            <w:pPr>
              <w:tabs>
                <w:tab w:val="left" w:pos="794"/>
              </w:tabs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rFonts w:eastAsia="Malgun Gothic"/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Pr="00953DF0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1F32FA" w:rsidRPr="0049090D" w14:paraId="79F58464" w14:textId="77777777" w:rsidTr="009C1DB8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A9AA81" w14:textId="77777777" w:rsidR="001F32FA" w:rsidRPr="00136DDD" w:rsidRDefault="001F32FA" w:rsidP="009C1DB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FED7E7" w14:textId="77777777" w:rsidR="001F32FA" w:rsidRPr="00AF5A57" w:rsidRDefault="001F32FA" w:rsidP="009C1DB8">
            <w:r w:rsidRPr="00BE6C37">
              <w:rPr>
                <w:lang w:eastAsia="ko-KR"/>
              </w:rPr>
              <w:t>Heung-</w:t>
            </w:r>
            <w:proofErr w:type="spellStart"/>
            <w:r w:rsidRPr="00BE6C37">
              <w:rPr>
                <w:lang w:eastAsia="ko-KR"/>
              </w:rPr>
              <w:t>Ryong</w:t>
            </w:r>
            <w:proofErr w:type="spellEnd"/>
            <w:r w:rsidRPr="00BE6C37">
              <w:rPr>
                <w:lang w:eastAsia="ko-KR"/>
              </w:rPr>
              <w:t xml:space="preserve">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6AD85DE" w14:textId="77777777" w:rsidR="001F32FA" w:rsidRPr="00AF5A57" w:rsidRDefault="001F32FA" w:rsidP="009C1DB8">
            <w:pPr>
              <w:tabs>
                <w:tab w:val="left" w:pos="794"/>
              </w:tabs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5AE4DC26" w14:textId="77777777" w:rsidR="001F32FA" w:rsidRDefault="001F32FA" w:rsidP="001F32FA">
      <w:pPr>
        <w:spacing w:before="0"/>
      </w:pPr>
    </w:p>
    <w:p w14:paraId="2DF62296" w14:textId="77777777" w:rsidR="001F32FA" w:rsidRDefault="001F32FA" w:rsidP="00142F9C">
      <w:pPr>
        <w:jc w:val="both"/>
        <w:rPr>
          <w:lang w:eastAsia="zh-CN"/>
        </w:rPr>
      </w:pPr>
    </w:p>
    <w:p w14:paraId="2EF8CD54" w14:textId="019E38D0" w:rsidR="00142F9C" w:rsidRDefault="00142F9C" w:rsidP="00142F9C">
      <w:pPr>
        <w:jc w:val="both"/>
        <w:rPr>
          <w:szCs w:val="20"/>
          <w:lang w:eastAsia="zh-CN"/>
        </w:rPr>
      </w:pPr>
      <w:r>
        <w:rPr>
          <w:lang w:eastAsia="zh-CN"/>
        </w:rPr>
        <w:t>ITU-T Study Group 17 is pleased to inform you that we have established a</w:t>
      </w:r>
      <w:r>
        <w:rPr>
          <w:bCs/>
        </w:rPr>
        <w:t xml:space="preserve"> new work item</w:t>
      </w:r>
      <w:r w:rsidR="00FA4EC0">
        <w:rPr>
          <w:bCs/>
        </w:rPr>
        <w:t>,</w:t>
      </w:r>
      <w:r>
        <w:rPr>
          <w:bCs/>
        </w:rPr>
        <w:t xml:space="preserve"> X.5Gsec-</w:t>
      </w:r>
      <w:r w:rsidR="00433ECA">
        <w:rPr>
          <w:bCs/>
        </w:rPr>
        <w:t>ctrl</w:t>
      </w:r>
      <w:r w:rsidR="00FA4EC0">
        <w:rPr>
          <w:bCs/>
        </w:rPr>
        <w:t xml:space="preserve"> “</w:t>
      </w:r>
      <w:r w:rsidR="00433ECA" w:rsidRPr="00FA4EC0">
        <w:rPr>
          <w:i/>
          <w:iCs/>
          <w:lang w:val="en-US"/>
        </w:rPr>
        <w:t>Security controls for operation and maintenance of 5G network systems</w:t>
      </w:r>
      <w:r w:rsidR="00FA4EC0">
        <w:rPr>
          <w:lang w:val="en-US"/>
        </w:rPr>
        <w:t>”</w:t>
      </w:r>
      <w:r w:rsidR="000142A5">
        <w:rPr>
          <w:lang w:val="en-US"/>
        </w:rPr>
        <w:t xml:space="preserve"> at </w:t>
      </w:r>
      <w:r w:rsidR="00FA4EC0">
        <w:rPr>
          <w:lang w:val="en-US"/>
        </w:rPr>
        <w:t xml:space="preserve">our meeting from </w:t>
      </w:r>
      <w:r w:rsidR="00F47652" w:rsidRPr="00F47652">
        <w:rPr>
          <w:lang w:val="en-US"/>
        </w:rPr>
        <w:t xml:space="preserve">23 August </w:t>
      </w:r>
      <w:r w:rsidR="00FA4EC0">
        <w:rPr>
          <w:lang w:val="en-US"/>
        </w:rPr>
        <w:t>to</w:t>
      </w:r>
      <w:r w:rsidR="00F47652" w:rsidRPr="00F47652">
        <w:rPr>
          <w:lang w:val="en-US"/>
        </w:rPr>
        <w:t xml:space="preserve"> 2 September 2022</w:t>
      </w:r>
      <w:r w:rsidR="00433ECA">
        <w:rPr>
          <w:bCs/>
        </w:rPr>
        <w:t>.</w:t>
      </w:r>
      <w:r w:rsidR="00F47652">
        <w:rPr>
          <w:bCs/>
        </w:rPr>
        <w:t xml:space="preserve"> The draft document is attached for your information.</w:t>
      </w:r>
    </w:p>
    <w:p w14:paraId="3A03E3C3" w14:textId="77777777" w:rsidR="00142F9C" w:rsidRDefault="00142F9C" w:rsidP="00FA4EC0">
      <w:pPr>
        <w:spacing w:before="0"/>
        <w:jc w:val="both"/>
        <w:rPr>
          <w:lang w:eastAsia="zh-CN"/>
        </w:rPr>
      </w:pPr>
    </w:p>
    <w:p w14:paraId="424585DC" w14:textId="600EDEB3" w:rsidR="00142F9C" w:rsidRDefault="00142F9C" w:rsidP="00142F9C">
      <w:pPr>
        <w:rPr>
          <w:rFonts w:eastAsia="SimSun"/>
          <w:bCs/>
          <w:lang w:eastAsia="zh-CN"/>
        </w:rPr>
      </w:pPr>
      <w:r>
        <w:rPr>
          <w:rFonts w:eastAsia="SimSun"/>
          <w:b/>
          <w:bCs/>
          <w:lang w:eastAsia="zh-CN"/>
        </w:rPr>
        <w:t>Attachment</w:t>
      </w:r>
      <w:r w:rsidR="00FA4EC0">
        <w:rPr>
          <w:rFonts w:eastAsia="SimSun"/>
          <w:b/>
          <w:bCs/>
          <w:lang w:eastAsia="zh-CN"/>
        </w:rPr>
        <w:t xml:space="preserve"> (1)</w:t>
      </w:r>
      <w:r>
        <w:rPr>
          <w:rFonts w:eastAsia="SimSun"/>
          <w:bCs/>
          <w:lang w:eastAsia="zh-CN"/>
        </w:rPr>
        <w:t xml:space="preserve">: </w:t>
      </w:r>
    </w:p>
    <w:p w14:paraId="6F4858E6" w14:textId="17B10BEA" w:rsidR="002D536A" w:rsidRPr="00FA4EC0" w:rsidRDefault="00FA4EC0" w:rsidP="00FA4EC0">
      <w:pPr>
        <w:pStyle w:val="ListParagraph"/>
        <w:numPr>
          <w:ilvl w:val="0"/>
          <w:numId w:val="25"/>
        </w:numPr>
      </w:pPr>
      <w:r w:rsidRPr="00FA4EC0">
        <w:lastRenderedPageBreak/>
        <w:t>D</w:t>
      </w:r>
      <w:r w:rsidR="002D536A" w:rsidRPr="00FA4EC0">
        <w:t>raft</w:t>
      </w:r>
      <w:r w:rsidR="003C2EA9" w:rsidRPr="00FA4EC0">
        <w:t xml:space="preserve"> </w:t>
      </w:r>
      <w:r w:rsidR="007F07BD" w:rsidRPr="00FA4EC0">
        <w:t xml:space="preserve">Recommendation ITU-T </w:t>
      </w:r>
      <w:r w:rsidR="003C2EA9" w:rsidRPr="00FA4EC0">
        <w:t xml:space="preserve">X.5Gsec-ctrl </w:t>
      </w:r>
      <w:r w:rsidRPr="00FA4EC0">
        <w:t>“</w:t>
      </w:r>
      <w:r w:rsidR="003C2EA9" w:rsidRPr="00FA4EC0">
        <w:rPr>
          <w:i/>
          <w:iCs/>
        </w:rPr>
        <w:t>Security controls for operation and maintenance of 5G network systems</w:t>
      </w:r>
      <w:r w:rsidRPr="00FA4EC0">
        <w:t>”</w:t>
      </w:r>
    </w:p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2C2F73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E2984" w14:textId="77777777" w:rsidR="00833397" w:rsidRDefault="00833397" w:rsidP="00C42125">
      <w:pPr>
        <w:spacing w:before="0"/>
      </w:pPr>
      <w:r>
        <w:separator/>
      </w:r>
    </w:p>
  </w:endnote>
  <w:endnote w:type="continuationSeparator" w:id="0">
    <w:p w14:paraId="30FAA6F7" w14:textId="77777777" w:rsidR="00833397" w:rsidRDefault="0083339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Segoe Prin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2637" w14:textId="77777777" w:rsidR="00833397" w:rsidRDefault="00833397" w:rsidP="00C42125">
      <w:pPr>
        <w:spacing w:before="0"/>
      </w:pPr>
      <w:r>
        <w:separator/>
      </w:r>
    </w:p>
  </w:footnote>
  <w:footnote w:type="continuationSeparator" w:id="0">
    <w:p w14:paraId="7EA23BCA" w14:textId="77777777" w:rsidR="00833397" w:rsidRDefault="0083339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0C69" w14:textId="188A5465" w:rsidR="00131AD2" w:rsidRPr="002C2F73" w:rsidRDefault="002C2F73" w:rsidP="002C2F73">
    <w:pPr>
      <w:pStyle w:val="Header"/>
    </w:pPr>
    <w:r w:rsidRPr="002C2F73">
      <w:t xml:space="preserve">- </w:t>
    </w:r>
    <w:r w:rsidRPr="002C2F73">
      <w:fldChar w:fldCharType="begin"/>
    </w:r>
    <w:r w:rsidRPr="002C2F73">
      <w:instrText xml:space="preserve"> PAGE  \* MERGEFORMAT </w:instrText>
    </w:r>
    <w:r w:rsidRPr="002C2F73">
      <w:fldChar w:fldCharType="separate"/>
    </w:r>
    <w:r w:rsidRPr="002C2F73">
      <w:rPr>
        <w:noProof/>
      </w:rPr>
      <w:t>1</w:t>
    </w:r>
    <w:r w:rsidRPr="002C2F73">
      <w:fldChar w:fldCharType="end"/>
    </w:r>
    <w:r w:rsidRPr="002C2F73">
      <w:t xml:space="preserve"> -</w:t>
    </w:r>
  </w:p>
  <w:p w14:paraId="0DD475AB" w14:textId="0164F7B4" w:rsidR="002C2F73" w:rsidRPr="002C2F73" w:rsidRDefault="002C2F73" w:rsidP="002C2F73">
    <w:pPr>
      <w:pStyle w:val="Header"/>
      <w:spacing w:after="240"/>
    </w:pPr>
    <w:r w:rsidRPr="002C2F73">
      <w:fldChar w:fldCharType="begin"/>
    </w:r>
    <w:r w:rsidRPr="002C2F73">
      <w:instrText xml:space="preserve"> STYLEREF  Docnumber  </w:instrText>
    </w:r>
    <w:r w:rsidRPr="002C2F73">
      <w:fldChar w:fldCharType="separate"/>
    </w:r>
    <w:r w:rsidR="001F32FA">
      <w:rPr>
        <w:noProof/>
      </w:rPr>
      <w:t>SG17-LS22</w:t>
    </w:r>
    <w:r w:rsidRPr="002C2F7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02681"/>
    <w:multiLevelType w:val="hybridMultilevel"/>
    <w:tmpl w:val="C8FE5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56BCB"/>
    <w:multiLevelType w:val="hybridMultilevel"/>
    <w:tmpl w:val="6584D028"/>
    <w:lvl w:ilvl="0" w:tplc="FFFFFFFF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2CDA1FF6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D62356B"/>
    <w:multiLevelType w:val="hybridMultilevel"/>
    <w:tmpl w:val="F3B88FD8"/>
    <w:lvl w:ilvl="0" w:tplc="2CDA1FF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1914643"/>
    <w:multiLevelType w:val="hybridMultilevel"/>
    <w:tmpl w:val="7FD8085C"/>
    <w:lvl w:ilvl="0" w:tplc="2CDA1FF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F40164"/>
    <w:multiLevelType w:val="hybridMultilevel"/>
    <w:tmpl w:val="10562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006512">
    <w:abstractNumId w:val="9"/>
  </w:num>
  <w:num w:numId="2" w16cid:durableId="652875980">
    <w:abstractNumId w:val="7"/>
  </w:num>
  <w:num w:numId="3" w16cid:durableId="827747824">
    <w:abstractNumId w:val="6"/>
  </w:num>
  <w:num w:numId="4" w16cid:durableId="469059078">
    <w:abstractNumId w:val="5"/>
  </w:num>
  <w:num w:numId="5" w16cid:durableId="1335110987">
    <w:abstractNumId w:val="4"/>
  </w:num>
  <w:num w:numId="6" w16cid:durableId="2117821441">
    <w:abstractNumId w:val="8"/>
  </w:num>
  <w:num w:numId="7" w16cid:durableId="624694638">
    <w:abstractNumId w:val="3"/>
  </w:num>
  <w:num w:numId="8" w16cid:durableId="2040081960">
    <w:abstractNumId w:val="2"/>
  </w:num>
  <w:num w:numId="9" w16cid:durableId="465466007">
    <w:abstractNumId w:val="1"/>
  </w:num>
  <w:num w:numId="10" w16cid:durableId="879172625">
    <w:abstractNumId w:val="0"/>
  </w:num>
  <w:num w:numId="11" w16cid:durableId="1753089341">
    <w:abstractNumId w:val="14"/>
  </w:num>
  <w:num w:numId="12" w16cid:durableId="443772788">
    <w:abstractNumId w:val="9"/>
  </w:num>
  <w:num w:numId="13" w16cid:durableId="707072151">
    <w:abstractNumId w:val="8"/>
    <w:lvlOverride w:ilvl="0">
      <w:startOverride w:val="1"/>
    </w:lvlOverride>
  </w:num>
  <w:num w:numId="14" w16cid:durableId="857503671">
    <w:abstractNumId w:val="7"/>
  </w:num>
  <w:num w:numId="15" w16cid:durableId="2083407582">
    <w:abstractNumId w:val="6"/>
  </w:num>
  <w:num w:numId="16" w16cid:durableId="251360949">
    <w:abstractNumId w:val="5"/>
  </w:num>
  <w:num w:numId="17" w16cid:durableId="1382827025">
    <w:abstractNumId w:val="4"/>
  </w:num>
  <w:num w:numId="18" w16cid:durableId="2004820290">
    <w:abstractNumId w:val="3"/>
    <w:lvlOverride w:ilvl="0">
      <w:startOverride w:val="1"/>
    </w:lvlOverride>
  </w:num>
  <w:num w:numId="19" w16cid:durableId="1839229836">
    <w:abstractNumId w:val="2"/>
    <w:lvlOverride w:ilvl="0">
      <w:startOverride w:val="1"/>
    </w:lvlOverride>
  </w:num>
  <w:num w:numId="20" w16cid:durableId="1445266474">
    <w:abstractNumId w:val="1"/>
    <w:lvlOverride w:ilvl="0">
      <w:startOverride w:val="1"/>
    </w:lvlOverride>
  </w:num>
  <w:num w:numId="21" w16cid:durableId="1902253232">
    <w:abstractNumId w:val="0"/>
    <w:lvlOverride w:ilvl="0">
      <w:startOverride w:val="1"/>
    </w:lvlOverride>
  </w:num>
  <w:num w:numId="22" w16cid:durableId="1844130206">
    <w:abstractNumId w:val="13"/>
  </w:num>
  <w:num w:numId="23" w16cid:durableId="1930308064">
    <w:abstractNumId w:val="12"/>
  </w:num>
  <w:num w:numId="24" w16cid:durableId="924069483">
    <w:abstractNumId w:val="11"/>
  </w:num>
  <w:num w:numId="25" w16cid:durableId="162479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2A5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1AD2"/>
    <w:rsid w:val="00136DDD"/>
    <w:rsid w:val="00137F40"/>
    <w:rsid w:val="00140824"/>
    <w:rsid w:val="001410FD"/>
    <w:rsid w:val="00142F9C"/>
    <w:rsid w:val="00143E8A"/>
    <w:rsid w:val="00144BDF"/>
    <w:rsid w:val="00155DDC"/>
    <w:rsid w:val="00161830"/>
    <w:rsid w:val="001871EC"/>
    <w:rsid w:val="00193434"/>
    <w:rsid w:val="001A20C3"/>
    <w:rsid w:val="001A670F"/>
    <w:rsid w:val="001B6A45"/>
    <w:rsid w:val="001C62B8"/>
    <w:rsid w:val="001D22D8"/>
    <w:rsid w:val="001D4296"/>
    <w:rsid w:val="001E7B0E"/>
    <w:rsid w:val="001F141D"/>
    <w:rsid w:val="001F32F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2F73"/>
    <w:rsid w:val="002C502A"/>
    <w:rsid w:val="002D536A"/>
    <w:rsid w:val="002D6447"/>
    <w:rsid w:val="002E0407"/>
    <w:rsid w:val="002E3C52"/>
    <w:rsid w:val="002E79CB"/>
    <w:rsid w:val="002F5070"/>
    <w:rsid w:val="002F7F55"/>
    <w:rsid w:val="0030745F"/>
    <w:rsid w:val="00314630"/>
    <w:rsid w:val="003204A8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32"/>
    <w:rsid w:val="003A43EF"/>
    <w:rsid w:val="003B4CF8"/>
    <w:rsid w:val="003C2EA9"/>
    <w:rsid w:val="003C7445"/>
    <w:rsid w:val="003D0336"/>
    <w:rsid w:val="003E1F8C"/>
    <w:rsid w:val="003E39A2"/>
    <w:rsid w:val="003E57AB"/>
    <w:rsid w:val="003E7207"/>
    <w:rsid w:val="003F2BED"/>
    <w:rsid w:val="00400B49"/>
    <w:rsid w:val="00422DF5"/>
    <w:rsid w:val="00433ECA"/>
    <w:rsid w:val="00443878"/>
    <w:rsid w:val="004539A8"/>
    <w:rsid w:val="004712CA"/>
    <w:rsid w:val="00473782"/>
    <w:rsid w:val="0047422E"/>
    <w:rsid w:val="0049090D"/>
    <w:rsid w:val="0049674B"/>
    <w:rsid w:val="004A4173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4040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4D55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7BD"/>
    <w:rsid w:val="007F3CAA"/>
    <w:rsid w:val="007F664D"/>
    <w:rsid w:val="00802823"/>
    <w:rsid w:val="00812E67"/>
    <w:rsid w:val="0083339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8E0301"/>
    <w:rsid w:val="008F4A34"/>
    <w:rsid w:val="00900EF1"/>
    <w:rsid w:val="00906CD2"/>
    <w:rsid w:val="00917BAB"/>
    <w:rsid w:val="009206BF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9F718C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6E5A"/>
    <w:rsid w:val="00A67A81"/>
    <w:rsid w:val="00A730A6"/>
    <w:rsid w:val="00A84724"/>
    <w:rsid w:val="00A971A0"/>
    <w:rsid w:val="00AA1F22"/>
    <w:rsid w:val="00AB13F6"/>
    <w:rsid w:val="00AF5A57"/>
    <w:rsid w:val="00AF735D"/>
    <w:rsid w:val="00B024D7"/>
    <w:rsid w:val="00B05821"/>
    <w:rsid w:val="00B100D6"/>
    <w:rsid w:val="00B164C9"/>
    <w:rsid w:val="00B23670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A19"/>
    <w:rsid w:val="00C62BE6"/>
    <w:rsid w:val="00C67B25"/>
    <w:rsid w:val="00C748F7"/>
    <w:rsid w:val="00C74937"/>
    <w:rsid w:val="00C95E0F"/>
    <w:rsid w:val="00CA6409"/>
    <w:rsid w:val="00CB2599"/>
    <w:rsid w:val="00CB6AE0"/>
    <w:rsid w:val="00CD2139"/>
    <w:rsid w:val="00CD2497"/>
    <w:rsid w:val="00CD6848"/>
    <w:rsid w:val="00CE1E6E"/>
    <w:rsid w:val="00CE5986"/>
    <w:rsid w:val="00CF34C4"/>
    <w:rsid w:val="00D002C6"/>
    <w:rsid w:val="00D11885"/>
    <w:rsid w:val="00D647EF"/>
    <w:rsid w:val="00D73137"/>
    <w:rsid w:val="00D745B2"/>
    <w:rsid w:val="00D758AE"/>
    <w:rsid w:val="00D852B2"/>
    <w:rsid w:val="00D977A2"/>
    <w:rsid w:val="00DA1D47"/>
    <w:rsid w:val="00DC2B02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3CCB"/>
    <w:rsid w:val="00EE5C0D"/>
    <w:rsid w:val="00EF4792"/>
    <w:rsid w:val="00F02294"/>
    <w:rsid w:val="00F30DE7"/>
    <w:rsid w:val="00F35F57"/>
    <w:rsid w:val="00F44D3D"/>
    <w:rsid w:val="00F47652"/>
    <w:rsid w:val="00F50467"/>
    <w:rsid w:val="00F562A0"/>
    <w:rsid w:val="00F563F7"/>
    <w:rsid w:val="00F57FA4"/>
    <w:rsid w:val="00FA02CB"/>
    <w:rsid w:val="00FA2177"/>
    <w:rsid w:val="00FA4EC0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uiPriority w:val="99"/>
    <w:rsid w:val="00812E67"/>
  </w:style>
  <w:style w:type="paragraph" w:customStyle="1" w:styleId="CorrectionSeparatorBegin">
    <w:name w:val="Correction Separator Begin"/>
    <w:basedOn w:val="Normal"/>
    <w:uiPriority w:val="99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uiPriority w:val="99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uiPriority w:val="99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uiPriority w:val="99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uiPriority w:val="99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uiPriority w:val="99"/>
    <w:qFormat/>
    <w:rsid w:val="00812E67"/>
    <w:rPr>
      <w:b/>
      <w:bCs/>
    </w:rPr>
  </w:style>
  <w:style w:type="paragraph" w:customStyle="1" w:styleId="Normalbeforetable">
    <w:name w:val="Normal before table"/>
    <w:basedOn w:val="Normal"/>
    <w:uiPriority w:val="99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uiPriority w:val="99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uiPriority w:val="99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uiPriority w:val="99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uiPriority w:val="99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uiPriority w:val="99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99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超??级链Ú,fL????,fL?级,하이퍼링크21,CEO_Hyperlink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uiPriority w:val="99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uiPriority w:val="99"/>
    <w:rsid w:val="00E87795"/>
    <w:pPr>
      <w:ind w:left="1191" w:hanging="397"/>
    </w:pPr>
  </w:style>
  <w:style w:type="paragraph" w:customStyle="1" w:styleId="enumlev3">
    <w:name w:val="enumlev3"/>
    <w:basedOn w:val="enumlev2"/>
    <w:uiPriority w:val="99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uiPriority w:val="99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qFormat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qFormat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qFormat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uiPriority w:val="99"/>
    <w:qFormat/>
    <w:rsid w:val="00900EF1"/>
  </w:style>
  <w:style w:type="paragraph" w:customStyle="1" w:styleId="TSBHeaderSource">
    <w:name w:val="TSBHeaderSource"/>
    <w:basedOn w:val="Normal"/>
    <w:uiPriority w:val="99"/>
    <w:qFormat/>
    <w:rsid w:val="00900EF1"/>
  </w:style>
  <w:style w:type="paragraph" w:customStyle="1" w:styleId="TSBHeaderTitle">
    <w:name w:val="TSBHeaderTitle"/>
    <w:basedOn w:val="Normal"/>
    <w:uiPriority w:val="99"/>
    <w:qFormat/>
    <w:rsid w:val="00900EF1"/>
  </w:style>
  <w:style w:type="paragraph" w:customStyle="1" w:styleId="TSBHeaderSummary">
    <w:name w:val="TSBHeaderSummary"/>
    <w:basedOn w:val="Normal"/>
    <w:uiPriority w:val="99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uiPriority w:val="99"/>
    <w:qFormat/>
    <w:rsid w:val="00131A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msonormal0">
    <w:name w:val="msonormal"/>
    <w:basedOn w:val="Normal"/>
    <w:uiPriority w:val="99"/>
    <w:semiHidden/>
    <w:rsid w:val="002D536A"/>
  </w:style>
  <w:style w:type="character" w:customStyle="1" w:styleId="ListParagraphChar">
    <w:name w:val="List Paragraph Char"/>
    <w:link w:val="ListParagraph"/>
    <w:uiPriority w:val="34"/>
    <w:qFormat/>
    <w:locked/>
    <w:rsid w:val="002D536A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uiPriority w:val="99"/>
    <w:semiHidden/>
    <w:rsid w:val="002D536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b/>
      <w:sz w:val="28"/>
    </w:rPr>
  </w:style>
  <w:style w:type="paragraph" w:customStyle="1" w:styleId="Annextitle">
    <w:name w:val="Annex_title"/>
    <w:basedOn w:val="Normal"/>
    <w:next w:val="Normal"/>
    <w:uiPriority w:val="99"/>
    <w:semiHidden/>
    <w:rsid w:val="002D536A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1">
    <w:name w:val="スマート リンク1"/>
    <w:basedOn w:val="DefaultParagraphFont"/>
    <w:uiPriority w:val="99"/>
    <w:semiHidden/>
    <w:rsid w:val="002D536A"/>
    <w:rPr>
      <w:color w:val="0000FF"/>
      <w:u w:val="single"/>
      <w:shd w:val="clear" w:color="auto" w:fill="F3F2F1"/>
    </w:rPr>
  </w:style>
  <w:style w:type="table" w:styleId="TableGrid">
    <w:name w:val="Table Grid"/>
    <w:basedOn w:val="TableNormal"/>
    <w:uiPriority w:val="39"/>
    <w:rsid w:val="002D536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2D536A"/>
    <w:pPr>
      <w:spacing w:after="0" w:line="240" w:lineRule="auto"/>
    </w:pPr>
    <w:rPr>
      <w:rFonts w:eastAsia="Times New Roman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3-Accent3">
    <w:name w:val="Grid Table 3 Accent 3"/>
    <w:basedOn w:val="TableNormal"/>
    <w:uiPriority w:val="48"/>
    <w:rsid w:val="002D536A"/>
    <w:pPr>
      <w:spacing w:after="0" w:line="240" w:lineRule="auto"/>
    </w:pPr>
    <w:rPr>
      <w:rFonts w:eastAsia="Times New Roman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536A"/>
    <w:pPr>
      <w:spacing w:after="0" w:line="240" w:lineRule="auto"/>
    </w:pPr>
    <w:rPr>
      <w:rFonts w:eastAsia="Times New Roman"/>
      <w:color w:val="7B7B7B" w:themeColor="accent3" w:themeShade="BF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customStyle="1" w:styleId="CRCoverPage">
    <w:name w:val="CR Cover Page"/>
    <w:rsid w:val="001F32F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zhiyuan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7-220823-TD-PLEN-0594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roh@tta.or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ADF5D5DA0641F6858790F164743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E0658-1555-48C9-A7F0-013FF36C350B}"/>
      </w:docPartPr>
      <w:docPartBody>
        <w:p w:rsidR="00000000" w:rsidRDefault="00572F02" w:rsidP="00572F02">
          <w:pPr>
            <w:pStyle w:val="69ADF5D5DA0641F6858790F164743B78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Segoe Prin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F02"/>
    <w:rsid w:val="0057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2F02"/>
  </w:style>
  <w:style w:type="paragraph" w:customStyle="1" w:styleId="69ADF5D5DA0641F6858790F164743B78">
    <w:name w:val="69ADF5D5DA0641F6858790F164743B78"/>
    <w:rsid w:val="00572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new work item X.5Gsec-ctrl: Security controls for operation and maintenance of 5G network systems [to GSMA FASG/5GSTF, 3GPP SA3, NGMN]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X.5Gsec-ctrl: Security controls for operation and maintenance of 5G network systems [to GSMA FASG/5GSTF, 3GPP SA3, NGMN]</dc:title>
  <dc:subject/>
  <dc:creator>ITU-T Study Group 17</dc:creator>
  <cp:keywords/>
  <dc:description>SG17-LS23  For: Geneva, 23 August - 2 September 2022_x000d_Document date: _x000d_Saved by ITU51014924 at 10:09:45 on 01.09.2022</dc:description>
  <cp:lastModifiedBy>32.291_CR0429_(Rel-17)_TEI16, 5GS_Ph1-SBI_CH</cp:lastModifiedBy>
  <cp:revision>2</cp:revision>
  <cp:lastPrinted>2016-12-23T12:52:00Z</cp:lastPrinted>
  <dcterms:created xsi:type="dcterms:W3CDTF">2022-10-24T13:14:00Z</dcterms:created>
  <dcterms:modified xsi:type="dcterms:W3CDTF">2022-10-24T13:14:00Z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SG17-LS23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2/17</vt:lpwstr>
  </property>
  <property fmtid="{D5CDD505-2E9C-101B-9397-08002B2CF9AE}" pid="7" name="Docdest">
    <vt:lpwstr>Geneva, 23 August - 2 September 2022</vt:lpwstr>
  </property>
  <property fmtid="{D5CDD505-2E9C-101B-9397-08002B2CF9AE}" pid="8" name="Docauthor">
    <vt:lpwstr>ITU-T Study Group 17</vt:lpwstr>
  </property>
</Properties>
</file>